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BB1A65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EC21E5">
        <w:rPr>
          <w:rFonts w:ascii="Times New Roman" w:hAnsi="Times New Roman"/>
          <w:smallCaps/>
          <w:noProof/>
          <w:sz w:val="20"/>
        </w:rPr>
        <w:t>14 September, 2010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Luis Hernandez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Angel White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P.O. Box 991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Kapa’a</w:t>
      </w:r>
      <w:proofErr w:type="spellEnd"/>
      <w:r>
        <w:rPr>
          <w:rFonts w:ascii="Times New Roman" w:hAnsi="Times New Roman"/>
          <w:sz w:val="25"/>
          <w:szCs w:val="25"/>
        </w:rPr>
        <w:t>, HI  96746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Dear Luis &amp; Angel: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Enclosed please find a copy of the following for you to retain in your file with regard to Luis’ immigration case with our office:</w:t>
      </w:r>
    </w:p>
    <w:p w:rsidR="008011F6" w:rsidRDefault="008011F6" w:rsidP="00F2602A">
      <w:pPr>
        <w:rPr>
          <w:rFonts w:ascii="Times New Roman" w:hAnsi="Times New Roman"/>
          <w:sz w:val="25"/>
          <w:szCs w:val="25"/>
        </w:rPr>
      </w:pPr>
    </w:p>
    <w:p w:rsidR="008011F6" w:rsidRDefault="008011F6" w:rsidP="008011F6">
      <w:pPr>
        <w:numPr>
          <w:ilvl w:val="0"/>
          <w:numId w:val="1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Retaining Letter (signed), dated 09/14/2010</w:t>
      </w:r>
    </w:p>
    <w:p w:rsidR="008011F6" w:rsidRDefault="008011F6" w:rsidP="008011F6">
      <w:pPr>
        <w:numPr>
          <w:ilvl w:val="0"/>
          <w:numId w:val="1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G-28 </w:t>
      </w:r>
      <w:r>
        <w:rPr>
          <w:rFonts w:ascii="Times New Roman" w:hAnsi="Times New Roman"/>
          <w:i/>
          <w:sz w:val="25"/>
          <w:szCs w:val="25"/>
        </w:rPr>
        <w:t>Notice of Entry of Appearance as Attorney or Accredited Representative</w:t>
      </w:r>
    </w:p>
    <w:p w:rsidR="008011F6" w:rsidRDefault="008011F6" w:rsidP="008011F6">
      <w:pPr>
        <w:rPr>
          <w:rFonts w:ascii="Times New Roman" w:hAnsi="Times New Roman"/>
          <w:sz w:val="25"/>
          <w:szCs w:val="25"/>
        </w:rPr>
      </w:pPr>
    </w:p>
    <w:p w:rsidR="008011F6" w:rsidRDefault="008011F6" w:rsidP="008011F6">
      <w:p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Again, please provide our office with the following as soon as possible:</w:t>
      </w:r>
    </w:p>
    <w:p w:rsidR="008011F6" w:rsidRDefault="008011F6" w:rsidP="008011F6">
      <w:pPr>
        <w:rPr>
          <w:rFonts w:ascii="Times New Roman" w:hAnsi="Times New Roman"/>
          <w:sz w:val="25"/>
          <w:szCs w:val="25"/>
        </w:rPr>
      </w:pP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Marriage Certificate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Birth Certificate – Luis Hernandez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Birth Certificate and/or Passport – Angel White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6 Passport Photos – Luis Hernandez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2 Passport Photos – Angel White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Medical Examination by approved civil surgeon – Luis Hernandez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Federal Income Tax Returns (1-3 years) – Angel White</w:t>
      </w:r>
    </w:p>
    <w:p w:rsidR="008011F6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Lease, bank statements, billing statements, electric bill, etc., showing both Luis &amp; Angel on such document(s)</w:t>
      </w:r>
    </w:p>
    <w:p w:rsidR="00177998" w:rsidRDefault="008011F6" w:rsidP="008011F6">
      <w:pPr>
        <w:numPr>
          <w:ilvl w:val="0"/>
          <w:numId w:val="2"/>
        </w:numPr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Photographs – marriage, etc.</w:t>
      </w:r>
    </w:p>
    <w:p w:rsidR="00177998" w:rsidRPr="00BC4979" w:rsidRDefault="00177998" w:rsidP="00F2602A">
      <w:pPr>
        <w:rPr>
          <w:rFonts w:ascii="Times New Roman" w:hAnsi="Times New Roman"/>
          <w:szCs w:val="24"/>
        </w:rPr>
      </w:pPr>
    </w:p>
    <w:p w:rsidR="00177998" w:rsidRPr="00BC4979" w:rsidRDefault="008011F6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Your assistance in this regard is appreciated.  Please do not hesitate to contact us if you have any questions.  </w:t>
      </w:r>
    </w:p>
    <w:p w:rsidR="00177998" w:rsidRPr="00BC4979" w:rsidRDefault="00177998" w:rsidP="00F2602A">
      <w:pPr>
        <w:rPr>
          <w:rFonts w:ascii="Times New Roman" w:hAnsi="Times New Roman"/>
          <w:szCs w:val="24"/>
        </w:rPr>
      </w:pPr>
    </w:p>
    <w:p w:rsidR="00177998" w:rsidRPr="00BC4979" w:rsidRDefault="00177998" w:rsidP="008011F6">
      <w:pPr>
        <w:rPr>
          <w:rFonts w:ascii="Times New Roman" w:hAnsi="Times New Roman"/>
          <w:szCs w:val="24"/>
        </w:rPr>
      </w:pPr>
      <w:r w:rsidRPr="00BC4979">
        <w:rPr>
          <w:rFonts w:ascii="Times New Roman" w:hAnsi="Times New Roman"/>
          <w:szCs w:val="24"/>
        </w:rPr>
        <w:t>Sincerely,</w:t>
      </w:r>
    </w:p>
    <w:p w:rsidR="00177998" w:rsidRPr="00BC4979" w:rsidRDefault="00177998" w:rsidP="008011F6">
      <w:pPr>
        <w:rPr>
          <w:rFonts w:ascii="Times New Roman" w:hAnsi="Times New Roman"/>
          <w:szCs w:val="24"/>
        </w:rPr>
      </w:pPr>
    </w:p>
    <w:p w:rsidR="00177998" w:rsidRPr="00BC4979" w:rsidRDefault="00177998" w:rsidP="008011F6">
      <w:pPr>
        <w:rPr>
          <w:rFonts w:ascii="Times New Roman" w:hAnsi="Times New Roman"/>
          <w:szCs w:val="24"/>
        </w:rPr>
      </w:pPr>
    </w:p>
    <w:p w:rsidR="00177998" w:rsidRPr="00BC4979" w:rsidRDefault="00177998" w:rsidP="008011F6">
      <w:pPr>
        <w:rPr>
          <w:rFonts w:ascii="Times New Roman" w:hAnsi="Times New Roman"/>
          <w:szCs w:val="24"/>
        </w:rPr>
      </w:pPr>
    </w:p>
    <w:p w:rsidR="008011F6" w:rsidRDefault="008011F6" w:rsidP="008011F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A. Phillips</w:t>
      </w:r>
    </w:p>
    <w:p w:rsidR="00177998" w:rsidRPr="00BC4979" w:rsidRDefault="008011F6" w:rsidP="008011F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Paralegal</w:t>
      </w: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F2602A">
      <w:pPr>
        <w:jc w:val="center"/>
        <w:rPr>
          <w:rFonts w:ascii="Times New Roman" w:hAnsi="Times New Roman"/>
          <w:szCs w:val="24"/>
        </w:rPr>
      </w:pPr>
    </w:p>
    <w:p w:rsidR="00177998" w:rsidRPr="00BC4979" w:rsidRDefault="00177998" w:rsidP="001C1F65">
      <w:pPr>
        <w:rPr>
          <w:rFonts w:ascii="Times New Roman" w:hAnsi="Times New Roman"/>
          <w:szCs w:val="24"/>
        </w:rPr>
      </w:pPr>
      <w:r w:rsidRPr="00BC4979">
        <w:rPr>
          <w:rFonts w:ascii="Times New Roman" w:hAnsi="Times New Roman"/>
          <w:szCs w:val="24"/>
        </w:rPr>
        <w:t>Enclosures</w:t>
      </w:r>
    </w:p>
    <w:sectPr w:rsidR="00177998" w:rsidRPr="00BC4979" w:rsidSect="00344812">
      <w:footerReference w:type="default" r:id="rId7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998" w:rsidRDefault="00177998">
      <w:r>
        <w:separator/>
      </w:r>
    </w:p>
  </w:endnote>
  <w:endnote w:type="continuationSeparator" w:id="0">
    <w:p w:rsidR="00177998" w:rsidRDefault="0017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:rsidR="00177998" w:rsidRDefault="00177998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:rsidR="00177998" w:rsidRDefault="00BB1A65">
    <w:pPr>
      <w:pStyle w:val="Footer"/>
      <w:jc w:val="center"/>
      <w:rPr>
        <w:rFonts w:ascii="Garamond" w:hAnsi="Garamond"/>
        <w:b/>
        <w:i/>
        <w:sz w:val="18"/>
      </w:rPr>
    </w:pPr>
    <w:r w:rsidRPr="00BB1A65"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68.4pt;margin-top:741.6pt;width:151.2pt;height:20.35pt;z-index:-251657216;mso-position-vertical-relative:page" wrapcoords="-107 0 -107 20800 21600 20800 21600 0 -107 0" o:allowincell="f" stroked="f">
          <v:textbox>
            <w:txbxContent>
              <w:p w:rsidR="00177998" w:rsidRDefault="00177998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BB1A6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BB1A6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EC21E5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BB1A65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177998" w:rsidRDefault="00BB1A65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177998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177998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retaining letter fraud.docx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177998" w:rsidRDefault="00177998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:rsidR="00177998" w:rsidRDefault="00177998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998" w:rsidRDefault="00177998">
      <w:r>
        <w:separator/>
      </w:r>
    </w:p>
  </w:footnote>
  <w:footnote w:type="continuationSeparator" w:id="0">
    <w:p w:rsidR="00177998" w:rsidRDefault="00177998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4E22"/>
    <w:multiLevelType w:val="hybridMultilevel"/>
    <w:tmpl w:val="5AD8A40C"/>
    <w:lvl w:ilvl="0" w:tplc="0409000B">
      <w:start w:val="1"/>
      <w:numFmt w:val="bullet"/>
      <w:lvlText w:val=""/>
      <w:lvlJc w:val="left"/>
      <w:pPr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1">
    <w:nsid w:val="75B20D80"/>
    <w:multiLevelType w:val="hybridMultilevel"/>
    <w:tmpl w:val="4FBEC2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26"/>
  <w:printFractionalCharacterWidth/>
  <w:embedSystemFonts/>
  <w:proofState w:spelling="clean" w:grammar="clean"/>
  <w:attachedTemplate r:id="rId1"/>
  <w:stylePaneFormatFilter w:val="37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6059"/>
    <w:rsid w:val="000305AC"/>
    <w:rsid w:val="000A229B"/>
    <w:rsid w:val="00177998"/>
    <w:rsid w:val="001A784D"/>
    <w:rsid w:val="001C1F65"/>
    <w:rsid w:val="00344812"/>
    <w:rsid w:val="00403CFA"/>
    <w:rsid w:val="0052414F"/>
    <w:rsid w:val="00554788"/>
    <w:rsid w:val="005B2CE4"/>
    <w:rsid w:val="006A6C50"/>
    <w:rsid w:val="006D289A"/>
    <w:rsid w:val="007C05A7"/>
    <w:rsid w:val="008011F6"/>
    <w:rsid w:val="008957EE"/>
    <w:rsid w:val="0095749E"/>
    <w:rsid w:val="009B1544"/>
    <w:rsid w:val="00A87614"/>
    <w:rsid w:val="00BB1A65"/>
    <w:rsid w:val="00BC4979"/>
    <w:rsid w:val="00C604D3"/>
    <w:rsid w:val="00E553BA"/>
    <w:rsid w:val="00E73970"/>
    <w:rsid w:val="00EC21E5"/>
    <w:rsid w:val="00F2602A"/>
    <w:rsid w:val="00F60784"/>
    <w:rsid w:val="00F86059"/>
    <w:rsid w:val="00F96593"/>
  </w:rsids>
  <m:mathPr>
    <m:mathFont m:val="Moderne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footer" Target="foot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10</TotalTime>
  <Pages>1</Pages>
  <Words>18</Words>
  <Characters>105</Characters>
  <Application>Microsoft Macintosh Word</Application>
  <DocSecurity>0</DocSecurity>
  <Lines>1</Lines>
  <Paragraphs>1</Paragraphs>
  <ScaleCrop>false</ScaleCrop>
  <Company>Le Homme Sans Peur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William</cp:lastModifiedBy>
  <cp:revision>3</cp:revision>
  <cp:lastPrinted>2010-09-14T20:12:00Z</cp:lastPrinted>
  <dcterms:created xsi:type="dcterms:W3CDTF">2010-09-14T20:12:00Z</dcterms:created>
  <dcterms:modified xsi:type="dcterms:W3CDTF">2010-09-14T20:16:00Z</dcterms:modified>
</cp:coreProperties>
</file>